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D43E7" w14:textId="339B5F5E" w:rsidR="00D742C3" w:rsidRDefault="00D742C3" w:rsidP="00D742C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2925E2">
        <w:rPr>
          <w:rFonts w:ascii="Arial" w:hAnsi="Arial" w:cs="Arial"/>
          <w:b/>
          <w:bCs/>
          <w:sz w:val="24"/>
        </w:rPr>
        <w:t>18</w:t>
      </w:r>
      <w:r>
        <w:rPr>
          <w:rFonts w:ascii="Arial" w:hAnsi="Arial" w:cs="Arial"/>
          <w:b/>
          <w:bCs/>
          <w:sz w:val="24"/>
        </w:rPr>
        <w:tab/>
        <w:t>S2-165477</w:t>
      </w:r>
    </w:p>
    <w:p w14:paraId="71B5736E" w14:textId="3BD3B261" w:rsidR="005D5F52" w:rsidRPr="007F4457" w:rsidRDefault="002925E2" w:rsidP="00D742C3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14 - 18 November</w:t>
      </w:r>
      <w:r w:rsidR="00D705EC">
        <w:rPr>
          <w:rFonts w:ascii="Arial" w:hAnsi="Arial" w:cs="Arial"/>
          <w:b/>
          <w:bCs/>
          <w:sz w:val="24"/>
          <w:szCs w:val="24"/>
        </w:rPr>
        <w:t xml:space="preserve"> 2016</w:t>
      </w:r>
      <w:r w:rsidR="00D742C3">
        <w:rPr>
          <w:rFonts w:ascii="Arial" w:hAnsi="Arial" w:cs="Arial"/>
          <w:b/>
          <w:bCs/>
          <w:sz w:val="24"/>
          <w:szCs w:val="24"/>
        </w:rPr>
        <w:t xml:space="preserve">, </w:t>
      </w:r>
      <w:r w:rsidR="00D705EC">
        <w:rPr>
          <w:rFonts w:ascii="Arial" w:hAnsi="Arial" w:cs="Arial"/>
          <w:b/>
          <w:bCs/>
          <w:sz w:val="24"/>
          <w:szCs w:val="24"/>
        </w:rPr>
        <w:t>Reno,</w:t>
      </w:r>
      <w:r w:rsidR="00D742C3">
        <w:rPr>
          <w:rFonts w:ascii="Arial" w:hAnsi="Arial" w:cs="Arial"/>
          <w:b/>
          <w:bCs/>
          <w:sz w:val="24"/>
          <w:szCs w:val="24"/>
        </w:rPr>
        <w:t xml:space="preserve"> </w:t>
      </w:r>
      <w:r w:rsidR="00D705EC">
        <w:rPr>
          <w:rFonts w:ascii="Arial" w:hAnsi="Arial" w:cs="Arial"/>
          <w:b/>
          <w:bCs/>
          <w:sz w:val="24"/>
          <w:szCs w:val="24"/>
        </w:rPr>
        <w:t>Nevada, USA</w:t>
      </w:r>
      <w:r w:rsidR="005D5F52" w:rsidRPr="007F4457">
        <w:rPr>
          <w:rFonts w:ascii="Arial" w:hAnsi="Arial" w:cs="Arial"/>
          <w:b/>
          <w:bCs/>
          <w:color w:val="000000" w:themeColor="text1"/>
        </w:rPr>
        <w:tab/>
      </w:r>
      <w:bookmarkEnd w:id="0"/>
      <w:bookmarkEnd w:id="1"/>
      <w:bookmarkEnd w:id="2"/>
    </w:p>
    <w:p w14:paraId="591A3C6B" w14:textId="77777777" w:rsidR="005D5F52" w:rsidRPr="007F4457" w:rsidRDefault="005D5F52" w:rsidP="005D5F52">
      <w:pPr>
        <w:keepNext/>
        <w:tabs>
          <w:tab w:val="right" w:pos="9638"/>
        </w:tabs>
        <w:rPr>
          <w:color w:val="000000" w:themeColor="text1"/>
        </w:rPr>
      </w:pPr>
      <w:r w:rsidRPr="007F445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5E8CBFA4" w14:textId="0662BC9F" w:rsidR="005D5F52" w:rsidRPr="00B337FE" w:rsidRDefault="005D5F52" w:rsidP="005D5F52">
      <w:pPr>
        <w:ind w:left="2127" w:hanging="2127"/>
        <w:rPr>
          <w:rFonts w:ascii="Arial" w:eastAsia="PMingLiU" w:hAnsi="Arial" w:cs="Arial"/>
          <w:b/>
          <w:color w:val="000000" w:themeColor="text1"/>
          <w:lang w:eastAsia="zh-TW"/>
        </w:rPr>
      </w:pPr>
      <w:r w:rsidRPr="007F4457">
        <w:rPr>
          <w:rFonts w:ascii="Arial" w:hAnsi="Arial" w:cs="Arial"/>
          <w:b/>
          <w:color w:val="000000" w:themeColor="text1"/>
        </w:rPr>
        <w:t>Source: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B337FE">
        <w:rPr>
          <w:rFonts w:ascii="Arial" w:eastAsia="PMingLiU" w:hAnsi="Arial" w:cs="Arial" w:hint="eastAsia"/>
          <w:b/>
          <w:color w:val="000000" w:themeColor="text1"/>
          <w:lang w:eastAsia="zh-TW"/>
        </w:rPr>
        <w:t>HTC</w:t>
      </w:r>
    </w:p>
    <w:p w14:paraId="58A0F08F" w14:textId="1DEFCC7A" w:rsidR="005D5F52" w:rsidRPr="007652E5" w:rsidRDefault="005D5F52" w:rsidP="005D5F52">
      <w:pPr>
        <w:ind w:left="2127" w:hanging="2127"/>
        <w:rPr>
          <w:rFonts w:ascii="Arial" w:eastAsia="PMingLiU" w:hAnsi="Arial" w:cs="Arial"/>
          <w:b/>
          <w:color w:val="000000" w:themeColor="text1"/>
          <w:lang w:val="en-US" w:eastAsia="zh-TW"/>
        </w:rPr>
      </w:pPr>
      <w:proofErr w:type="gramStart"/>
      <w:r w:rsidRPr="007F4457">
        <w:rPr>
          <w:rFonts w:ascii="Arial" w:hAnsi="Arial" w:cs="Arial"/>
          <w:b/>
          <w:color w:val="000000" w:themeColor="text1"/>
        </w:rPr>
        <w:t>Title: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247615" w:rsidRPr="00247615">
        <w:rPr>
          <w:rFonts w:ascii="Arial" w:eastAsia="PMingLiU" w:hAnsi="Arial" w:cs="Arial"/>
          <w:b/>
          <w:color w:val="000000" w:themeColor="text1"/>
          <w:lang w:eastAsia="zh-TW"/>
        </w:rPr>
        <w:t>Interim agreements on Reachability</w:t>
      </w:r>
      <w:r w:rsidR="00960D6D">
        <w:rPr>
          <w:rFonts w:ascii="Arial" w:eastAsia="PMingLiU" w:hAnsi="Arial" w:cs="Arial"/>
          <w:b/>
          <w:color w:val="000000" w:themeColor="text1"/>
          <w:lang w:eastAsia="zh-TW"/>
        </w:rPr>
        <w:t>.</w:t>
      </w:r>
      <w:proofErr w:type="gramEnd"/>
    </w:p>
    <w:p w14:paraId="31399310" w14:textId="77777777" w:rsidR="005D5F52" w:rsidRPr="007F4457" w:rsidRDefault="005D5F52" w:rsidP="005D5F52">
      <w:pPr>
        <w:ind w:left="2127" w:hanging="2127"/>
        <w:rPr>
          <w:rFonts w:ascii="Arial" w:hAnsi="Arial" w:cs="Arial"/>
          <w:b/>
          <w:color w:val="000000" w:themeColor="text1"/>
        </w:rPr>
      </w:pPr>
      <w:r w:rsidRPr="007F4457">
        <w:rPr>
          <w:rFonts w:ascii="Arial" w:hAnsi="Arial" w:cs="Arial"/>
          <w:b/>
          <w:color w:val="000000" w:themeColor="text1"/>
        </w:rPr>
        <w:t>Document for: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66476D" w:rsidRPr="007F4457">
        <w:rPr>
          <w:rFonts w:ascii="Arial" w:hAnsi="Arial" w:cs="Arial"/>
          <w:b/>
          <w:color w:val="000000" w:themeColor="text1"/>
        </w:rPr>
        <w:t>Discussion/</w:t>
      </w:r>
      <w:r w:rsidRPr="007F4457">
        <w:rPr>
          <w:rFonts w:ascii="Arial" w:hAnsi="Arial" w:cs="Arial"/>
          <w:b/>
          <w:color w:val="000000" w:themeColor="text1"/>
        </w:rPr>
        <w:t>Approval</w:t>
      </w:r>
    </w:p>
    <w:p w14:paraId="08CBA2FC" w14:textId="52F6032B" w:rsidR="005D5F52" w:rsidRPr="007F4457" w:rsidRDefault="005D5F52" w:rsidP="005D5F52">
      <w:pPr>
        <w:ind w:left="2127" w:hanging="2127"/>
        <w:rPr>
          <w:rFonts w:ascii="Arial" w:hAnsi="Arial" w:cs="Arial"/>
          <w:b/>
          <w:color w:val="000000" w:themeColor="text1"/>
        </w:rPr>
      </w:pPr>
      <w:r w:rsidRPr="007F4457">
        <w:rPr>
          <w:rFonts w:ascii="Arial" w:hAnsi="Arial" w:cs="Arial"/>
          <w:b/>
          <w:color w:val="000000" w:themeColor="text1"/>
        </w:rPr>
        <w:t>Agenda Item: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1E0CCC">
        <w:rPr>
          <w:rFonts w:ascii="Arial" w:hAnsi="Arial" w:cs="Arial"/>
          <w:b/>
          <w:color w:val="000000" w:themeColor="text1"/>
        </w:rPr>
        <w:t>6.10.3</w:t>
      </w:r>
    </w:p>
    <w:p w14:paraId="07384CAE" w14:textId="677DC1D6" w:rsidR="005D5F52" w:rsidRPr="007F4457" w:rsidRDefault="005D5F52" w:rsidP="005D5F52">
      <w:pPr>
        <w:ind w:left="2127" w:hanging="2127"/>
        <w:rPr>
          <w:rFonts w:ascii="Arial" w:hAnsi="Arial" w:cs="Arial"/>
          <w:b/>
          <w:color w:val="000000" w:themeColor="text1"/>
        </w:rPr>
      </w:pPr>
      <w:r w:rsidRPr="007F4457">
        <w:rPr>
          <w:rFonts w:ascii="Arial" w:hAnsi="Arial" w:cs="Arial"/>
          <w:b/>
          <w:color w:val="000000" w:themeColor="text1"/>
        </w:rPr>
        <w:t>Work Item / Release: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D40408">
        <w:rPr>
          <w:rFonts w:ascii="Arial" w:hAnsi="Arial" w:cs="Arial"/>
          <w:b/>
        </w:rPr>
        <w:t>FS_NextGen</w:t>
      </w:r>
      <w:r w:rsidR="00D40408">
        <w:rPr>
          <w:rFonts w:ascii="Arial" w:hAnsi="Arial" w:cs="Arial"/>
          <w:b/>
        </w:rPr>
        <w:t>/Rel-14</w:t>
      </w:r>
      <w:bookmarkStart w:id="3" w:name="_GoBack"/>
      <w:bookmarkEnd w:id="3"/>
    </w:p>
    <w:p w14:paraId="77043D4D" w14:textId="78B09F8A" w:rsidR="005B4408" w:rsidRDefault="005D5F52" w:rsidP="005B4408">
      <w:pPr>
        <w:pStyle w:val="Heading1"/>
        <w:pBdr>
          <w:top w:val="single" w:sz="12" w:space="6" w:color="auto"/>
        </w:pBdr>
        <w:rPr>
          <w:color w:val="000000" w:themeColor="text1"/>
        </w:rPr>
      </w:pPr>
      <w:r w:rsidRPr="007F4457">
        <w:rPr>
          <w:color w:val="000000" w:themeColor="text1"/>
        </w:rPr>
        <w:t>1</w:t>
      </w:r>
      <w:r w:rsidRPr="007F4457">
        <w:rPr>
          <w:color w:val="000000" w:themeColor="text1"/>
        </w:rPr>
        <w:tab/>
        <w:t>Introduction</w:t>
      </w:r>
    </w:p>
    <w:p w14:paraId="2AE578FB" w14:textId="4DB9EF95" w:rsidR="005B4408" w:rsidRPr="005B4408" w:rsidRDefault="00FE7914" w:rsidP="005B4408">
      <w:r>
        <w:t xml:space="preserve">This discussion paper aims to </w:t>
      </w:r>
      <w:r w:rsidR="00EC2D22">
        <w:t xml:space="preserve">discuss the </w:t>
      </w:r>
    </w:p>
    <w:p w14:paraId="1C9E74DD" w14:textId="0CCB47A6" w:rsidR="00C20CB7" w:rsidRDefault="00C20CB7" w:rsidP="00C20CB7">
      <w:pPr>
        <w:pStyle w:val="Heading1"/>
        <w:pBdr>
          <w:top w:val="single" w:sz="12" w:space="6" w:color="auto"/>
        </w:pBdr>
        <w:rPr>
          <w:color w:val="000000" w:themeColor="text1"/>
        </w:rPr>
      </w:pPr>
      <w:r w:rsidRPr="007F4457">
        <w:rPr>
          <w:color w:val="000000" w:themeColor="text1"/>
        </w:rPr>
        <w:t>2</w:t>
      </w:r>
      <w:r w:rsidRPr="007F4457">
        <w:rPr>
          <w:color w:val="000000" w:themeColor="text1"/>
        </w:rPr>
        <w:tab/>
        <w:t>Discussion</w:t>
      </w:r>
    </w:p>
    <w:p w14:paraId="03AAF0C6" w14:textId="1FD0FAEA" w:rsidR="007A57E7" w:rsidRPr="00BA6BF4" w:rsidRDefault="00157384" w:rsidP="00947868">
      <w:pPr>
        <w:rPr>
          <w:b/>
        </w:rPr>
      </w:pPr>
      <w:r w:rsidRPr="00BA6BF4">
        <w:rPr>
          <w:b/>
        </w:rPr>
        <w:t xml:space="preserve">Issue 1: </w:t>
      </w:r>
      <w:proofErr w:type="gramStart"/>
      <w:r w:rsidR="007A57E7" w:rsidRPr="00BA6BF4">
        <w:rPr>
          <w:b/>
        </w:rPr>
        <w:t xml:space="preserve">How to handle a </w:t>
      </w:r>
      <w:proofErr w:type="spellStart"/>
      <w:r w:rsidR="00BA6BF4" w:rsidRPr="00BA6BF4">
        <w:rPr>
          <w:b/>
        </w:rPr>
        <w:t>SGi</w:t>
      </w:r>
      <w:proofErr w:type="spellEnd"/>
      <w:r w:rsidR="00BA6BF4" w:rsidRPr="00BA6BF4">
        <w:rPr>
          <w:b/>
        </w:rPr>
        <w:t xml:space="preserve"> </w:t>
      </w:r>
      <w:r w:rsidR="007A57E7" w:rsidRPr="00BA6BF4">
        <w:rPr>
          <w:b/>
        </w:rPr>
        <w:t xml:space="preserve">PDN connection for </w:t>
      </w:r>
      <w:r w:rsidR="00BA6BF4" w:rsidRPr="00BA6BF4">
        <w:rPr>
          <w:b/>
        </w:rPr>
        <w:t>control plane only</w:t>
      </w:r>
      <w:r w:rsidR="000C4107">
        <w:rPr>
          <w:rFonts w:eastAsia="PMingLiU" w:hint="eastAsia"/>
          <w:b/>
          <w:lang w:eastAsia="zh-TW"/>
        </w:rPr>
        <w:t xml:space="preserve"> in S-GW/MME</w:t>
      </w:r>
      <w:r w:rsidR="00BA6BF4" w:rsidRPr="00BA6BF4">
        <w:rPr>
          <w:b/>
        </w:rPr>
        <w:t xml:space="preserve"> when a S1-U bearer is established</w:t>
      </w:r>
      <w:r w:rsidR="007A57E7" w:rsidRPr="00BA6BF4">
        <w:rPr>
          <w:b/>
        </w:rPr>
        <w:t xml:space="preserve"> </w:t>
      </w:r>
      <w:r w:rsidR="00BA6BF4" w:rsidRPr="00BA6BF4">
        <w:rPr>
          <w:b/>
        </w:rPr>
        <w:t xml:space="preserve">or a </w:t>
      </w:r>
      <w:proofErr w:type="spellStart"/>
      <w:r w:rsidR="00BA6BF4" w:rsidRPr="00BA6BF4">
        <w:rPr>
          <w:b/>
        </w:rPr>
        <w:t>SGi</w:t>
      </w:r>
      <w:proofErr w:type="spellEnd"/>
      <w:r w:rsidR="00BA6BF4" w:rsidRPr="00BA6BF4">
        <w:rPr>
          <w:b/>
        </w:rPr>
        <w:t xml:space="preserve"> PDN connection for user plane</w:t>
      </w:r>
      <w:r w:rsidR="000C4107">
        <w:rPr>
          <w:rFonts w:eastAsia="PMingLiU" w:hint="eastAsia"/>
          <w:b/>
          <w:lang w:eastAsia="zh-TW"/>
        </w:rPr>
        <w:t xml:space="preserve"> in S-GW/MME</w:t>
      </w:r>
      <w:proofErr w:type="gramEnd"/>
      <w:r w:rsidR="00BA6BF4" w:rsidRPr="00BA6BF4">
        <w:rPr>
          <w:b/>
        </w:rPr>
        <w:t xml:space="preserve"> when a </w:t>
      </w:r>
      <w:r w:rsidR="002223D0">
        <w:rPr>
          <w:b/>
        </w:rPr>
        <w:t>S11-U bearer is establishe</w:t>
      </w:r>
      <w:r w:rsidR="002223D0">
        <w:rPr>
          <w:rFonts w:eastAsia="PMingLiU" w:hint="eastAsia"/>
          <w:b/>
          <w:lang w:eastAsia="zh-TW"/>
        </w:rPr>
        <w:t>d</w:t>
      </w:r>
      <w:r w:rsidR="00BA6BF4" w:rsidRPr="00BA6BF4">
        <w:rPr>
          <w:b/>
        </w:rPr>
        <w:t>?</w:t>
      </w:r>
    </w:p>
    <w:p w14:paraId="02B6E12E" w14:textId="1322A329" w:rsidR="00B250CE" w:rsidRPr="00B250CE" w:rsidRDefault="00B250CE" w:rsidP="00947868">
      <w:pPr>
        <w:rPr>
          <w:b/>
        </w:rPr>
      </w:pPr>
      <w:r>
        <w:rPr>
          <w:b/>
        </w:rPr>
        <w:t>Issue 2: How to handle a</w:t>
      </w:r>
      <w:r w:rsidRPr="00B250CE">
        <w:rPr>
          <w:b/>
        </w:rPr>
        <w:t xml:space="preserve"> </w:t>
      </w:r>
      <w:r>
        <w:rPr>
          <w:b/>
        </w:rPr>
        <w:t>data received in NAS PDU in a MME when user plane bearer is established?</w:t>
      </w:r>
    </w:p>
    <w:p w14:paraId="2742DFAD" w14:textId="304CA2A6" w:rsidR="00351C6A" w:rsidRPr="00351C6A" w:rsidRDefault="00351C6A" w:rsidP="00947868">
      <w:pPr>
        <w:rPr>
          <w:rFonts w:eastAsia="PMingLiU"/>
          <w:b/>
          <w:sz w:val="24"/>
          <w:szCs w:val="24"/>
          <w:lang w:eastAsia="zh-TW"/>
        </w:rPr>
      </w:pPr>
      <w:r w:rsidRPr="00351C6A">
        <w:rPr>
          <w:rFonts w:eastAsia="PMingLiU" w:hint="eastAsia"/>
          <w:b/>
          <w:sz w:val="24"/>
          <w:szCs w:val="24"/>
          <w:lang w:eastAsia="zh-TW"/>
        </w:rPr>
        <w:t>Proposed Solutions:</w:t>
      </w:r>
    </w:p>
    <w:p w14:paraId="675E8DDD" w14:textId="6DFBFC20" w:rsidR="0088350D" w:rsidRDefault="005B4408" w:rsidP="001F498F">
      <w:pPr>
        <w:pStyle w:val="Heading1"/>
        <w:pBdr>
          <w:top w:val="single" w:sz="12" w:space="6" w:color="auto"/>
        </w:pBdr>
        <w:rPr>
          <w:rFonts w:eastAsia="PMingLiU"/>
          <w:color w:val="000000" w:themeColor="text1"/>
          <w:lang w:eastAsia="zh-TW"/>
        </w:rPr>
      </w:pPr>
      <w:r>
        <w:rPr>
          <w:rFonts w:eastAsia="PMingLiU"/>
          <w:color w:val="000000" w:themeColor="text1"/>
          <w:lang w:eastAsia="zh-TW"/>
        </w:rPr>
        <w:t>3.</w:t>
      </w:r>
      <w:r>
        <w:rPr>
          <w:rFonts w:eastAsia="PMingLiU"/>
          <w:color w:val="000000" w:themeColor="text1"/>
          <w:lang w:eastAsia="zh-TW"/>
        </w:rPr>
        <w:tab/>
      </w:r>
      <w:r w:rsidR="00A41E10">
        <w:rPr>
          <w:rFonts w:eastAsia="PMingLiU" w:hint="eastAsia"/>
          <w:color w:val="000000" w:themeColor="text1"/>
          <w:lang w:eastAsia="zh-TW"/>
        </w:rPr>
        <w:t>Conclusion</w:t>
      </w:r>
    </w:p>
    <w:p w14:paraId="5AE2EEF5" w14:textId="4E5AAF94" w:rsidR="00F34D3F" w:rsidRDefault="00F34D3F" w:rsidP="00F34D3F">
      <w:pPr>
        <w:pStyle w:val="Heading1"/>
        <w:pBdr>
          <w:top w:val="single" w:sz="12" w:space="6" w:color="auto"/>
        </w:pBdr>
        <w:rPr>
          <w:rFonts w:eastAsia="PMingLiU"/>
          <w:color w:val="000000" w:themeColor="text1"/>
          <w:lang w:eastAsia="zh-TW"/>
        </w:rPr>
      </w:pPr>
      <w:r>
        <w:rPr>
          <w:rFonts w:eastAsia="PMingLiU" w:hint="eastAsia"/>
          <w:color w:val="000000" w:themeColor="text1"/>
          <w:lang w:eastAsia="zh-TW"/>
        </w:rPr>
        <w:t>4</w:t>
      </w:r>
      <w:r>
        <w:rPr>
          <w:rFonts w:eastAsia="PMingLiU"/>
          <w:color w:val="000000" w:themeColor="text1"/>
          <w:lang w:eastAsia="zh-TW"/>
        </w:rPr>
        <w:t>.</w:t>
      </w:r>
      <w:r>
        <w:rPr>
          <w:rFonts w:eastAsia="PMingLiU"/>
          <w:color w:val="000000" w:themeColor="text1"/>
          <w:lang w:eastAsia="zh-TW"/>
        </w:rPr>
        <w:tab/>
      </w:r>
      <w:r>
        <w:rPr>
          <w:rFonts w:eastAsia="PMingLiU" w:hint="eastAsia"/>
          <w:color w:val="000000" w:themeColor="text1"/>
          <w:lang w:eastAsia="zh-TW"/>
        </w:rPr>
        <w:t>Reference</w:t>
      </w:r>
    </w:p>
    <w:sectPr w:rsidR="00F34D3F" w:rsidSect="00873C85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253EF" w14:textId="77777777" w:rsidR="00C10302" w:rsidRDefault="00C10302">
      <w:r>
        <w:separator/>
      </w:r>
    </w:p>
  </w:endnote>
  <w:endnote w:type="continuationSeparator" w:id="0">
    <w:p w14:paraId="0BCB1015" w14:textId="77777777" w:rsidR="00C10302" w:rsidRDefault="00C1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auto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B4E4E" w14:textId="77777777" w:rsidR="00C10302" w:rsidRDefault="00C10302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07D9BB" w14:textId="77777777" w:rsidR="00C10302" w:rsidRDefault="00C103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0369D" w14:textId="597A7681" w:rsidR="00C10302" w:rsidRDefault="00C10302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408">
      <w:rPr>
        <w:rStyle w:val="PageNumber"/>
      </w:rPr>
      <w:t>1</w:t>
    </w:r>
    <w:r>
      <w:rPr>
        <w:rStyle w:val="PageNumber"/>
      </w:rPr>
      <w:fldChar w:fldCharType="end"/>
    </w:r>
  </w:p>
  <w:p w14:paraId="3CEBD31E" w14:textId="77777777" w:rsidR="00C10302" w:rsidRDefault="00C10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63324" w14:textId="77777777" w:rsidR="00C10302" w:rsidRDefault="00C10302">
      <w:r>
        <w:separator/>
      </w:r>
    </w:p>
  </w:footnote>
  <w:footnote w:type="continuationSeparator" w:id="0">
    <w:p w14:paraId="2C026B51" w14:textId="77777777" w:rsidR="00C10302" w:rsidRDefault="00C10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F42A0" w14:textId="77777777" w:rsidR="00C10302" w:rsidRDefault="00C10302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23820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C7794F"/>
    <w:multiLevelType w:val="hybridMultilevel"/>
    <w:tmpl w:val="42A6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E4015"/>
    <w:multiLevelType w:val="hybridMultilevel"/>
    <w:tmpl w:val="C0EEF7EA"/>
    <w:lvl w:ilvl="0" w:tplc="E182F81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829A6"/>
    <w:multiLevelType w:val="hybridMultilevel"/>
    <w:tmpl w:val="36C225A0"/>
    <w:lvl w:ilvl="0" w:tplc="2CF87DE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82369"/>
    <w:multiLevelType w:val="hybridMultilevel"/>
    <w:tmpl w:val="4AD092CE"/>
    <w:lvl w:ilvl="0" w:tplc="270C49A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0559F"/>
    <w:multiLevelType w:val="multilevel"/>
    <w:tmpl w:val="33C0B26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36E228E4"/>
    <w:multiLevelType w:val="multilevel"/>
    <w:tmpl w:val="BCD4A98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397B6FEE"/>
    <w:multiLevelType w:val="multilevel"/>
    <w:tmpl w:val="BCD4A98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583455"/>
    <w:multiLevelType w:val="hybridMultilevel"/>
    <w:tmpl w:val="C9F43F5A"/>
    <w:lvl w:ilvl="0" w:tplc="D9DEB804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CD176D"/>
    <w:multiLevelType w:val="hybridMultilevel"/>
    <w:tmpl w:val="1A6AB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A1082"/>
    <w:multiLevelType w:val="hybridMultilevel"/>
    <w:tmpl w:val="021893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452CF"/>
    <w:multiLevelType w:val="hybridMultilevel"/>
    <w:tmpl w:val="1A6AB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85C5D"/>
    <w:multiLevelType w:val="multilevel"/>
    <w:tmpl w:val="31526B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63BC5C78"/>
    <w:multiLevelType w:val="hybridMultilevel"/>
    <w:tmpl w:val="24900D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91228"/>
    <w:multiLevelType w:val="hybridMultilevel"/>
    <w:tmpl w:val="9060245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6452D"/>
    <w:multiLevelType w:val="hybridMultilevel"/>
    <w:tmpl w:val="DEC26F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57690"/>
    <w:multiLevelType w:val="hybridMultilevel"/>
    <w:tmpl w:val="DEC26F2A"/>
    <w:lvl w:ilvl="0" w:tplc="04090011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0">
    <w:nsid w:val="6EF4609E"/>
    <w:multiLevelType w:val="multilevel"/>
    <w:tmpl w:val="B8D6738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6529F5"/>
    <w:multiLevelType w:val="multilevel"/>
    <w:tmpl w:val="8BAA66E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950D41"/>
    <w:multiLevelType w:val="hybridMultilevel"/>
    <w:tmpl w:val="91C26CBA"/>
    <w:lvl w:ilvl="0" w:tplc="4A24B3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E6419B9"/>
    <w:multiLevelType w:val="multilevel"/>
    <w:tmpl w:val="F1E44C3A"/>
    <w:lvl w:ilvl="0">
      <w:start w:val="1"/>
      <w:numFmt w:val="decimal"/>
      <w:lvlText w:val="%1."/>
      <w:lvlJc w:val="righ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9"/>
  </w:num>
  <w:num w:numId="4">
    <w:abstractNumId w:val="24"/>
  </w:num>
  <w:num w:numId="5">
    <w:abstractNumId w:val="5"/>
  </w:num>
  <w:num w:numId="6">
    <w:abstractNumId w:val="23"/>
  </w:num>
  <w:num w:numId="7">
    <w:abstractNumId w:val="3"/>
  </w:num>
  <w:num w:numId="8">
    <w:abstractNumId w:val="20"/>
  </w:num>
  <w:num w:numId="9">
    <w:abstractNumId w:val="21"/>
  </w:num>
  <w:num w:numId="10">
    <w:abstractNumId w:val="4"/>
  </w:num>
  <w:num w:numId="11">
    <w:abstractNumId w:val="15"/>
  </w:num>
  <w:num w:numId="12">
    <w:abstractNumId w:val="22"/>
  </w:num>
  <w:num w:numId="13">
    <w:abstractNumId w:val="8"/>
  </w:num>
  <w:num w:numId="14">
    <w:abstractNumId w:val="7"/>
  </w:num>
  <w:num w:numId="15">
    <w:abstractNumId w:val="26"/>
  </w:num>
  <w:num w:numId="16">
    <w:abstractNumId w:val="6"/>
  </w:num>
  <w:num w:numId="17">
    <w:abstractNumId w:val="0"/>
  </w:num>
  <w:num w:numId="18">
    <w:abstractNumId w:val="18"/>
  </w:num>
  <w:num w:numId="19">
    <w:abstractNumId w:val="19"/>
  </w:num>
  <w:num w:numId="20">
    <w:abstractNumId w:val="11"/>
  </w:num>
  <w:num w:numId="21">
    <w:abstractNumId w:val="25"/>
  </w:num>
  <w:num w:numId="22">
    <w:abstractNumId w:val="17"/>
  </w:num>
  <w:num w:numId="23">
    <w:abstractNumId w:val="16"/>
  </w:num>
  <w:num w:numId="24">
    <w:abstractNumId w:val="12"/>
  </w:num>
  <w:num w:numId="25">
    <w:abstractNumId w:val="14"/>
  </w:num>
  <w:num w:numId="26">
    <w:abstractNumId w:val="13"/>
  </w:num>
  <w:num w:numId="27">
    <w:abstractNumId w:val="2"/>
  </w:num>
  <w:num w:numId="28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ojanovski, Saso">
    <w15:presenceInfo w15:providerId="AD" w15:userId="S-1-5-21-2052111302-1275210071-1644491937-612561"/>
  </w15:person>
  <w15:person w15:author="Hyunsook (LGE)">
    <w15:presenceInfo w15:providerId="None" w15:userId="Hyunsook (LGE)"/>
  </w15:person>
  <w15:person w15:author="Cisco_2">
    <w15:presenceInfo w15:providerId="None" w15:userId="Cisco_2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A24"/>
    <w:rsid w:val="0000526E"/>
    <w:rsid w:val="0000585D"/>
    <w:rsid w:val="00005A45"/>
    <w:rsid w:val="00006722"/>
    <w:rsid w:val="00006D48"/>
    <w:rsid w:val="0000746F"/>
    <w:rsid w:val="00011965"/>
    <w:rsid w:val="00011C81"/>
    <w:rsid w:val="000121D8"/>
    <w:rsid w:val="000122EE"/>
    <w:rsid w:val="00013589"/>
    <w:rsid w:val="00013E09"/>
    <w:rsid w:val="00013E15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0F80"/>
    <w:rsid w:val="0004138B"/>
    <w:rsid w:val="00041629"/>
    <w:rsid w:val="00041B80"/>
    <w:rsid w:val="00041B9E"/>
    <w:rsid w:val="00042389"/>
    <w:rsid w:val="00042571"/>
    <w:rsid w:val="00043099"/>
    <w:rsid w:val="000433FA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1D63"/>
    <w:rsid w:val="00063B2C"/>
    <w:rsid w:val="000648E4"/>
    <w:rsid w:val="00065827"/>
    <w:rsid w:val="00065EE1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6E98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2DFA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2A4F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10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0940"/>
    <w:rsid w:val="000E1ADC"/>
    <w:rsid w:val="000E1C50"/>
    <w:rsid w:val="000E25C9"/>
    <w:rsid w:val="000E33C7"/>
    <w:rsid w:val="000E3A74"/>
    <w:rsid w:val="000E4799"/>
    <w:rsid w:val="000E49F9"/>
    <w:rsid w:val="000E4C97"/>
    <w:rsid w:val="000E5563"/>
    <w:rsid w:val="000E5767"/>
    <w:rsid w:val="000E67DD"/>
    <w:rsid w:val="000F0023"/>
    <w:rsid w:val="000F27D0"/>
    <w:rsid w:val="000F36D7"/>
    <w:rsid w:val="000F6A2E"/>
    <w:rsid w:val="000F6FE6"/>
    <w:rsid w:val="000F709E"/>
    <w:rsid w:val="000F79D1"/>
    <w:rsid w:val="0010053C"/>
    <w:rsid w:val="0010085A"/>
    <w:rsid w:val="00100F3B"/>
    <w:rsid w:val="001022AE"/>
    <w:rsid w:val="0010272B"/>
    <w:rsid w:val="001042A0"/>
    <w:rsid w:val="00104AFC"/>
    <w:rsid w:val="001058F7"/>
    <w:rsid w:val="0010676B"/>
    <w:rsid w:val="00106E70"/>
    <w:rsid w:val="0010741C"/>
    <w:rsid w:val="00107CAD"/>
    <w:rsid w:val="00107D72"/>
    <w:rsid w:val="00107F58"/>
    <w:rsid w:val="001100A3"/>
    <w:rsid w:val="00110D46"/>
    <w:rsid w:val="001113B8"/>
    <w:rsid w:val="00111CF7"/>
    <w:rsid w:val="00112A79"/>
    <w:rsid w:val="00112C1A"/>
    <w:rsid w:val="0011395A"/>
    <w:rsid w:val="00113A67"/>
    <w:rsid w:val="00113B55"/>
    <w:rsid w:val="00113CA2"/>
    <w:rsid w:val="001167E2"/>
    <w:rsid w:val="00116D49"/>
    <w:rsid w:val="0011747F"/>
    <w:rsid w:val="00117BBA"/>
    <w:rsid w:val="001206AA"/>
    <w:rsid w:val="00120D09"/>
    <w:rsid w:val="001223BC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27DDE"/>
    <w:rsid w:val="00130397"/>
    <w:rsid w:val="001304A2"/>
    <w:rsid w:val="00131D38"/>
    <w:rsid w:val="00131F9B"/>
    <w:rsid w:val="001335CC"/>
    <w:rsid w:val="00133A6E"/>
    <w:rsid w:val="00133C5F"/>
    <w:rsid w:val="0013651F"/>
    <w:rsid w:val="00136A6C"/>
    <w:rsid w:val="00137624"/>
    <w:rsid w:val="00137A2D"/>
    <w:rsid w:val="001401A0"/>
    <w:rsid w:val="00140338"/>
    <w:rsid w:val="00140F71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4D21"/>
    <w:rsid w:val="00144EE5"/>
    <w:rsid w:val="0014524C"/>
    <w:rsid w:val="00146532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57384"/>
    <w:rsid w:val="00161107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0666"/>
    <w:rsid w:val="00171AE5"/>
    <w:rsid w:val="001736D1"/>
    <w:rsid w:val="00174BB2"/>
    <w:rsid w:val="00174C61"/>
    <w:rsid w:val="001755B2"/>
    <w:rsid w:val="00176F85"/>
    <w:rsid w:val="00181802"/>
    <w:rsid w:val="00181806"/>
    <w:rsid w:val="001821BC"/>
    <w:rsid w:val="00182CCB"/>
    <w:rsid w:val="00182D24"/>
    <w:rsid w:val="0018385C"/>
    <w:rsid w:val="00183D2C"/>
    <w:rsid w:val="00184730"/>
    <w:rsid w:val="00184B73"/>
    <w:rsid w:val="00185D86"/>
    <w:rsid w:val="00186EF8"/>
    <w:rsid w:val="00187839"/>
    <w:rsid w:val="00187C58"/>
    <w:rsid w:val="00187D7B"/>
    <w:rsid w:val="001903BC"/>
    <w:rsid w:val="00190C42"/>
    <w:rsid w:val="00190D82"/>
    <w:rsid w:val="001923AB"/>
    <w:rsid w:val="001933FB"/>
    <w:rsid w:val="0019507E"/>
    <w:rsid w:val="001958E4"/>
    <w:rsid w:val="00195CF4"/>
    <w:rsid w:val="001971AE"/>
    <w:rsid w:val="001979F6"/>
    <w:rsid w:val="001A01A6"/>
    <w:rsid w:val="001A047A"/>
    <w:rsid w:val="001A198D"/>
    <w:rsid w:val="001A1DE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A5B"/>
    <w:rsid w:val="001B4C54"/>
    <w:rsid w:val="001B4E72"/>
    <w:rsid w:val="001B5481"/>
    <w:rsid w:val="001B5925"/>
    <w:rsid w:val="001B6DA3"/>
    <w:rsid w:val="001B78BF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1022"/>
    <w:rsid w:val="001D4223"/>
    <w:rsid w:val="001D5CFE"/>
    <w:rsid w:val="001D671D"/>
    <w:rsid w:val="001D7C54"/>
    <w:rsid w:val="001E03AD"/>
    <w:rsid w:val="001E04AE"/>
    <w:rsid w:val="001E06C5"/>
    <w:rsid w:val="001E0CCC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077A"/>
    <w:rsid w:val="001F1AD9"/>
    <w:rsid w:val="001F3820"/>
    <w:rsid w:val="001F498F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4FCC"/>
    <w:rsid w:val="00215FC8"/>
    <w:rsid w:val="00216DCA"/>
    <w:rsid w:val="00216E2F"/>
    <w:rsid w:val="00217D5C"/>
    <w:rsid w:val="00221176"/>
    <w:rsid w:val="002214D3"/>
    <w:rsid w:val="00221EC3"/>
    <w:rsid w:val="002223D0"/>
    <w:rsid w:val="002225D8"/>
    <w:rsid w:val="00222CAA"/>
    <w:rsid w:val="00222D33"/>
    <w:rsid w:val="002249BD"/>
    <w:rsid w:val="00224AD8"/>
    <w:rsid w:val="00224D77"/>
    <w:rsid w:val="00225803"/>
    <w:rsid w:val="0022689B"/>
    <w:rsid w:val="00226F0A"/>
    <w:rsid w:val="00227447"/>
    <w:rsid w:val="002274D0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17E"/>
    <w:rsid w:val="0023664F"/>
    <w:rsid w:val="002366AE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35D"/>
    <w:rsid w:val="00242529"/>
    <w:rsid w:val="00242974"/>
    <w:rsid w:val="00244455"/>
    <w:rsid w:val="0024491E"/>
    <w:rsid w:val="00244A47"/>
    <w:rsid w:val="00247615"/>
    <w:rsid w:val="002509F5"/>
    <w:rsid w:val="00250FCD"/>
    <w:rsid w:val="002525C9"/>
    <w:rsid w:val="00252780"/>
    <w:rsid w:val="00252B5F"/>
    <w:rsid w:val="0025309D"/>
    <w:rsid w:val="00253135"/>
    <w:rsid w:val="00254DB8"/>
    <w:rsid w:val="002553B3"/>
    <w:rsid w:val="00255424"/>
    <w:rsid w:val="00256928"/>
    <w:rsid w:val="002613CC"/>
    <w:rsid w:val="00262018"/>
    <w:rsid w:val="00262C46"/>
    <w:rsid w:val="00262F12"/>
    <w:rsid w:val="00263E1E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476"/>
    <w:rsid w:val="00285DB9"/>
    <w:rsid w:val="00286797"/>
    <w:rsid w:val="00287689"/>
    <w:rsid w:val="00290378"/>
    <w:rsid w:val="0029189C"/>
    <w:rsid w:val="00291917"/>
    <w:rsid w:val="00291F3E"/>
    <w:rsid w:val="002925E2"/>
    <w:rsid w:val="00294D59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1E6"/>
    <w:rsid w:val="002B0AC8"/>
    <w:rsid w:val="002B2B9D"/>
    <w:rsid w:val="002B2C29"/>
    <w:rsid w:val="002B55C7"/>
    <w:rsid w:val="002B63BC"/>
    <w:rsid w:val="002B667C"/>
    <w:rsid w:val="002B7793"/>
    <w:rsid w:val="002C017B"/>
    <w:rsid w:val="002C022D"/>
    <w:rsid w:val="002C050A"/>
    <w:rsid w:val="002C05EB"/>
    <w:rsid w:val="002C1CD7"/>
    <w:rsid w:val="002C1D41"/>
    <w:rsid w:val="002C3195"/>
    <w:rsid w:val="002C3D19"/>
    <w:rsid w:val="002C3FB4"/>
    <w:rsid w:val="002C40FE"/>
    <w:rsid w:val="002C4324"/>
    <w:rsid w:val="002D003D"/>
    <w:rsid w:val="002D0934"/>
    <w:rsid w:val="002D0AE4"/>
    <w:rsid w:val="002D1F9F"/>
    <w:rsid w:val="002D2994"/>
    <w:rsid w:val="002D4081"/>
    <w:rsid w:val="002D4CEC"/>
    <w:rsid w:val="002D5122"/>
    <w:rsid w:val="002D5CB0"/>
    <w:rsid w:val="002D61A8"/>
    <w:rsid w:val="002D6E51"/>
    <w:rsid w:val="002D773F"/>
    <w:rsid w:val="002D77E2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097"/>
    <w:rsid w:val="002F620A"/>
    <w:rsid w:val="002F6BD9"/>
    <w:rsid w:val="002F6EE1"/>
    <w:rsid w:val="002F7854"/>
    <w:rsid w:val="003001FD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4944"/>
    <w:rsid w:val="00315510"/>
    <w:rsid w:val="00315F0F"/>
    <w:rsid w:val="00320783"/>
    <w:rsid w:val="00320EFA"/>
    <w:rsid w:val="00321DB8"/>
    <w:rsid w:val="00322BD1"/>
    <w:rsid w:val="003243C8"/>
    <w:rsid w:val="003248DB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78E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614"/>
    <w:rsid w:val="00350952"/>
    <w:rsid w:val="00350BC9"/>
    <w:rsid w:val="003511E4"/>
    <w:rsid w:val="003518EA"/>
    <w:rsid w:val="00351AB1"/>
    <w:rsid w:val="00351C6A"/>
    <w:rsid w:val="00352E52"/>
    <w:rsid w:val="003543EE"/>
    <w:rsid w:val="00354855"/>
    <w:rsid w:val="00354AA2"/>
    <w:rsid w:val="00354C43"/>
    <w:rsid w:val="00355393"/>
    <w:rsid w:val="00356CE8"/>
    <w:rsid w:val="00360644"/>
    <w:rsid w:val="00360A98"/>
    <w:rsid w:val="00361803"/>
    <w:rsid w:val="00361FE9"/>
    <w:rsid w:val="00362996"/>
    <w:rsid w:val="003633AD"/>
    <w:rsid w:val="00363CDE"/>
    <w:rsid w:val="0036472C"/>
    <w:rsid w:val="00364EA4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524C"/>
    <w:rsid w:val="00376210"/>
    <w:rsid w:val="00376250"/>
    <w:rsid w:val="0037636D"/>
    <w:rsid w:val="00376731"/>
    <w:rsid w:val="00376BC4"/>
    <w:rsid w:val="00377B67"/>
    <w:rsid w:val="00377E05"/>
    <w:rsid w:val="00381549"/>
    <w:rsid w:val="00382F2A"/>
    <w:rsid w:val="00383A91"/>
    <w:rsid w:val="00383AFA"/>
    <w:rsid w:val="0038455D"/>
    <w:rsid w:val="003845B6"/>
    <w:rsid w:val="00384AFC"/>
    <w:rsid w:val="003857C4"/>
    <w:rsid w:val="003864C0"/>
    <w:rsid w:val="00386D86"/>
    <w:rsid w:val="00386D9C"/>
    <w:rsid w:val="00387304"/>
    <w:rsid w:val="00387D8D"/>
    <w:rsid w:val="00387E6F"/>
    <w:rsid w:val="00390EB1"/>
    <w:rsid w:val="00392DA8"/>
    <w:rsid w:val="00393320"/>
    <w:rsid w:val="00393604"/>
    <w:rsid w:val="00393783"/>
    <w:rsid w:val="00393840"/>
    <w:rsid w:val="00393BEC"/>
    <w:rsid w:val="00394D92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35A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1816"/>
    <w:rsid w:val="003C2726"/>
    <w:rsid w:val="003C2824"/>
    <w:rsid w:val="003C285F"/>
    <w:rsid w:val="003C3780"/>
    <w:rsid w:val="003C3D53"/>
    <w:rsid w:val="003C4F3D"/>
    <w:rsid w:val="003C55C1"/>
    <w:rsid w:val="003C6011"/>
    <w:rsid w:val="003C71E0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5A0"/>
    <w:rsid w:val="003E273E"/>
    <w:rsid w:val="003E3EC0"/>
    <w:rsid w:val="003E4D42"/>
    <w:rsid w:val="003E5186"/>
    <w:rsid w:val="003E6F85"/>
    <w:rsid w:val="003E71CF"/>
    <w:rsid w:val="003E7874"/>
    <w:rsid w:val="003E7D91"/>
    <w:rsid w:val="003F1666"/>
    <w:rsid w:val="003F1B94"/>
    <w:rsid w:val="003F2384"/>
    <w:rsid w:val="003F253B"/>
    <w:rsid w:val="003F254D"/>
    <w:rsid w:val="003F289F"/>
    <w:rsid w:val="003F2ACB"/>
    <w:rsid w:val="003F3E0E"/>
    <w:rsid w:val="003F570F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B6E"/>
    <w:rsid w:val="00410E5A"/>
    <w:rsid w:val="00410F97"/>
    <w:rsid w:val="00413D1F"/>
    <w:rsid w:val="00414EDC"/>
    <w:rsid w:val="00415641"/>
    <w:rsid w:val="0041675D"/>
    <w:rsid w:val="00416DBF"/>
    <w:rsid w:val="00417264"/>
    <w:rsid w:val="0042098B"/>
    <w:rsid w:val="00420C86"/>
    <w:rsid w:val="00420FA5"/>
    <w:rsid w:val="004224CF"/>
    <w:rsid w:val="0042259D"/>
    <w:rsid w:val="0042270A"/>
    <w:rsid w:val="00422CBD"/>
    <w:rsid w:val="00424DB1"/>
    <w:rsid w:val="0042674B"/>
    <w:rsid w:val="00426906"/>
    <w:rsid w:val="004272AE"/>
    <w:rsid w:val="004318EB"/>
    <w:rsid w:val="00433259"/>
    <w:rsid w:val="0043340E"/>
    <w:rsid w:val="0043487D"/>
    <w:rsid w:val="004349F2"/>
    <w:rsid w:val="00434CB2"/>
    <w:rsid w:val="00435176"/>
    <w:rsid w:val="0043541D"/>
    <w:rsid w:val="00437C20"/>
    <w:rsid w:val="004405A8"/>
    <w:rsid w:val="00440AE7"/>
    <w:rsid w:val="00442269"/>
    <w:rsid w:val="004430BF"/>
    <w:rsid w:val="004503DF"/>
    <w:rsid w:val="0045099B"/>
    <w:rsid w:val="00450D7A"/>
    <w:rsid w:val="004510B9"/>
    <w:rsid w:val="00451A94"/>
    <w:rsid w:val="00452197"/>
    <w:rsid w:val="004535F6"/>
    <w:rsid w:val="00453AA5"/>
    <w:rsid w:val="004540F2"/>
    <w:rsid w:val="00454CB7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1F68"/>
    <w:rsid w:val="00472027"/>
    <w:rsid w:val="004737C3"/>
    <w:rsid w:val="004750A0"/>
    <w:rsid w:val="00475E74"/>
    <w:rsid w:val="00475E97"/>
    <w:rsid w:val="00477748"/>
    <w:rsid w:val="00480784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0B1"/>
    <w:rsid w:val="00491505"/>
    <w:rsid w:val="004935B1"/>
    <w:rsid w:val="004945D0"/>
    <w:rsid w:val="0049601C"/>
    <w:rsid w:val="00496C56"/>
    <w:rsid w:val="00497D94"/>
    <w:rsid w:val="00497F17"/>
    <w:rsid w:val="004A1E59"/>
    <w:rsid w:val="004A3547"/>
    <w:rsid w:val="004A4B68"/>
    <w:rsid w:val="004A54E1"/>
    <w:rsid w:val="004A5B29"/>
    <w:rsid w:val="004A7CFD"/>
    <w:rsid w:val="004B10DB"/>
    <w:rsid w:val="004B1DB1"/>
    <w:rsid w:val="004B2387"/>
    <w:rsid w:val="004B3910"/>
    <w:rsid w:val="004B3F4E"/>
    <w:rsid w:val="004B4F42"/>
    <w:rsid w:val="004B5F16"/>
    <w:rsid w:val="004B7B38"/>
    <w:rsid w:val="004C063B"/>
    <w:rsid w:val="004C0685"/>
    <w:rsid w:val="004C1520"/>
    <w:rsid w:val="004C2115"/>
    <w:rsid w:val="004C25CB"/>
    <w:rsid w:val="004C34CF"/>
    <w:rsid w:val="004C3D02"/>
    <w:rsid w:val="004C4233"/>
    <w:rsid w:val="004C47A8"/>
    <w:rsid w:val="004C47B0"/>
    <w:rsid w:val="004C51AA"/>
    <w:rsid w:val="004C5704"/>
    <w:rsid w:val="004C587E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29E7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6F5B"/>
    <w:rsid w:val="004F7531"/>
    <w:rsid w:val="005007F0"/>
    <w:rsid w:val="00501720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5DE3"/>
    <w:rsid w:val="005160DD"/>
    <w:rsid w:val="00516FF9"/>
    <w:rsid w:val="0051752B"/>
    <w:rsid w:val="005175AA"/>
    <w:rsid w:val="0052004F"/>
    <w:rsid w:val="00520109"/>
    <w:rsid w:val="00521EE9"/>
    <w:rsid w:val="005227F7"/>
    <w:rsid w:val="005229B5"/>
    <w:rsid w:val="00522F97"/>
    <w:rsid w:val="0052332D"/>
    <w:rsid w:val="005247EC"/>
    <w:rsid w:val="005253A6"/>
    <w:rsid w:val="0052631E"/>
    <w:rsid w:val="005263CD"/>
    <w:rsid w:val="00526706"/>
    <w:rsid w:val="005272E9"/>
    <w:rsid w:val="00527F21"/>
    <w:rsid w:val="00531768"/>
    <w:rsid w:val="00531C2C"/>
    <w:rsid w:val="00533D4F"/>
    <w:rsid w:val="00533FE0"/>
    <w:rsid w:val="00535133"/>
    <w:rsid w:val="00535E82"/>
    <w:rsid w:val="005360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3728"/>
    <w:rsid w:val="00555C96"/>
    <w:rsid w:val="0055629D"/>
    <w:rsid w:val="00557ABD"/>
    <w:rsid w:val="00557B9E"/>
    <w:rsid w:val="00557D7A"/>
    <w:rsid w:val="00557FF6"/>
    <w:rsid w:val="005603E2"/>
    <w:rsid w:val="00563B9D"/>
    <w:rsid w:val="00564407"/>
    <w:rsid w:val="00564486"/>
    <w:rsid w:val="00564FA1"/>
    <w:rsid w:val="0056514B"/>
    <w:rsid w:val="005651D5"/>
    <w:rsid w:val="00565BD6"/>
    <w:rsid w:val="005668E5"/>
    <w:rsid w:val="0056773D"/>
    <w:rsid w:val="00567FB8"/>
    <w:rsid w:val="0057081E"/>
    <w:rsid w:val="00571311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2F36"/>
    <w:rsid w:val="0059406C"/>
    <w:rsid w:val="0059442F"/>
    <w:rsid w:val="00594DD8"/>
    <w:rsid w:val="00595ED4"/>
    <w:rsid w:val="00595FE5"/>
    <w:rsid w:val="005966F5"/>
    <w:rsid w:val="0059752F"/>
    <w:rsid w:val="0059777B"/>
    <w:rsid w:val="005A1418"/>
    <w:rsid w:val="005A1536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320E"/>
    <w:rsid w:val="005B4408"/>
    <w:rsid w:val="005B466A"/>
    <w:rsid w:val="005B49B3"/>
    <w:rsid w:val="005B4CDC"/>
    <w:rsid w:val="005B6034"/>
    <w:rsid w:val="005B61A8"/>
    <w:rsid w:val="005B6DF3"/>
    <w:rsid w:val="005C0BA2"/>
    <w:rsid w:val="005C0E8D"/>
    <w:rsid w:val="005C288D"/>
    <w:rsid w:val="005C4F94"/>
    <w:rsid w:val="005C4FCF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704"/>
    <w:rsid w:val="005D5F52"/>
    <w:rsid w:val="005D6185"/>
    <w:rsid w:val="005D61C1"/>
    <w:rsid w:val="005D6278"/>
    <w:rsid w:val="005D6C12"/>
    <w:rsid w:val="005D7BE6"/>
    <w:rsid w:val="005D7D0B"/>
    <w:rsid w:val="005E072E"/>
    <w:rsid w:val="005E0861"/>
    <w:rsid w:val="005E0B28"/>
    <w:rsid w:val="005E1CB0"/>
    <w:rsid w:val="005E42CA"/>
    <w:rsid w:val="005E4A84"/>
    <w:rsid w:val="005E5210"/>
    <w:rsid w:val="005E6811"/>
    <w:rsid w:val="005E7A57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76FE"/>
    <w:rsid w:val="00600DC0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C8C"/>
    <w:rsid w:val="00615D15"/>
    <w:rsid w:val="00617EC8"/>
    <w:rsid w:val="006203F1"/>
    <w:rsid w:val="00620463"/>
    <w:rsid w:val="00620C29"/>
    <w:rsid w:val="00620E21"/>
    <w:rsid w:val="00620E87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EB0"/>
    <w:rsid w:val="00634B56"/>
    <w:rsid w:val="00634BF0"/>
    <w:rsid w:val="00635556"/>
    <w:rsid w:val="0063700A"/>
    <w:rsid w:val="00640649"/>
    <w:rsid w:val="00640932"/>
    <w:rsid w:val="00640B70"/>
    <w:rsid w:val="00640EAF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E65"/>
    <w:rsid w:val="00652F79"/>
    <w:rsid w:val="00653BE5"/>
    <w:rsid w:val="00655C05"/>
    <w:rsid w:val="00656B61"/>
    <w:rsid w:val="00657A14"/>
    <w:rsid w:val="006602BF"/>
    <w:rsid w:val="00661A5E"/>
    <w:rsid w:val="00663835"/>
    <w:rsid w:val="00664333"/>
    <w:rsid w:val="006646CC"/>
    <w:rsid w:val="0066476D"/>
    <w:rsid w:val="006647D6"/>
    <w:rsid w:val="00665200"/>
    <w:rsid w:val="0066540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3C65"/>
    <w:rsid w:val="0067467D"/>
    <w:rsid w:val="0067574E"/>
    <w:rsid w:val="00676179"/>
    <w:rsid w:val="00676D5A"/>
    <w:rsid w:val="00676F5D"/>
    <w:rsid w:val="00676FC6"/>
    <w:rsid w:val="006800A5"/>
    <w:rsid w:val="00680D01"/>
    <w:rsid w:val="00681030"/>
    <w:rsid w:val="00682396"/>
    <w:rsid w:val="00682468"/>
    <w:rsid w:val="00682E27"/>
    <w:rsid w:val="00682EEA"/>
    <w:rsid w:val="006837B5"/>
    <w:rsid w:val="00683AD0"/>
    <w:rsid w:val="00683B81"/>
    <w:rsid w:val="00683E49"/>
    <w:rsid w:val="00685278"/>
    <w:rsid w:val="00685606"/>
    <w:rsid w:val="006859DB"/>
    <w:rsid w:val="00685CD4"/>
    <w:rsid w:val="006866C9"/>
    <w:rsid w:val="006905BB"/>
    <w:rsid w:val="006912B6"/>
    <w:rsid w:val="00691BA6"/>
    <w:rsid w:val="0069218F"/>
    <w:rsid w:val="006942D3"/>
    <w:rsid w:val="006948EA"/>
    <w:rsid w:val="00695426"/>
    <w:rsid w:val="0069583A"/>
    <w:rsid w:val="00695B80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6C4D"/>
    <w:rsid w:val="006B7036"/>
    <w:rsid w:val="006C137E"/>
    <w:rsid w:val="006C15FD"/>
    <w:rsid w:val="006C2990"/>
    <w:rsid w:val="006C3BBB"/>
    <w:rsid w:val="006C4145"/>
    <w:rsid w:val="006C47AE"/>
    <w:rsid w:val="006C5B7B"/>
    <w:rsid w:val="006C61B6"/>
    <w:rsid w:val="006C624D"/>
    <w:rsid w:val="006C70A4"/>
    <w:rsid w:val="006C777E"/>
    <w:rsid w:val="006C79DD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DAC"/>
    <w:rsid w:val="006D7EFD"/>
    <w:rsid w:val="006E016F"/>
    <w:rsid w:val="006E0BCE"/>
    <w:rsid w:val="006E2066"/>
    <w:rsid w:val="006E25C3"/>
    <w:rsid w:val="006E2FE3"/>
    <w:rsid w:val="006E42E7"/>
    <w:rsid w:val="006E50F8"/>
    <w:rsid w:val="006E57EB"/>
    <w:rsid w:val="006E5D1C"/>
    <w:rsid w:val="006E61C2"/>
    <w:rsid w:val="006E6B6C"/>
    <w:rsid w:val="006E6C7B"/>
    <w:rsid w:val="006E70B5"/>
    <w:rsid w:val="006F20FC"/>
    <w:rsid w:val="006F2AFB"/>
    <w:rsid w:val="006F30E0"/>
    <w:rsid w:val="006F48C8"/>
    <w:rsid w:val="006F73D7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AE0"/>
    <w:rsid w:val="00711B24"/>
    <w:rsid w:val="00712D93"/>
    <w:rsid w:val="00713B6F"/>
    <w:rsid w:val="00713C02"/>
    <w:rsid w:val="00714387"/>
    <w:rsid w:val="007143E6"/>
    <w:rsid w:val="007152F0"/>
    <w:rsid w:val="00715511"/>
    <w:rsid w:val="0071628B"/>
    <w:rsid w:val="007177DB"/>
    <w:rsid w:val="00717D35"/>
    <w:rsid w:val="00717EF3"/>
    <w:rsid w:val="00720C3D"/>
    <w:rsid w:val="00721E15"/>
    <w:rsid w:val="00723C1F"/>
    <w:rsid w:val="00723FD7"/>
    <w:rsid w:val="00724138"/>
    <w:rsid w:val="00724321"/>
    <w:rsid w:val="00724965"/>
    <w:rsid w:val="00724EE9"/>
    <w:rsid w:val="0072530D"/>
    <w:rsid w:val="00725E9E"/>
    <w:rsid w:val="00726FC8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71B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7D3"/>
    <w:rsid w:val="0075749A"/>
    <w:rsid w:val="007613AD"/>
    <w:rsid w:val="00761B0E"/>
    <w:rsid w:val="00761F4B"/>
    <w:rsid w:val="00765011"/>
    <w:rsid w:val="007652E5"/>
    <w:rsid w:val="0077107B"/>
    <w:rsid w:val="00772271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86EAC"/>
    <w:rsid w:val="007903E2"/>
    <w:rsid w:val="00790ADF"/>
    <w:rsid w:val="007915EE"/>
    <w:rsid w:val="007926BB"/>
    <w:rsid w:val="00792E35"/>
    <w:rsid w:val="00794CDA"/>
    <w:rsid w:val="00794F2E"/>
    <w:rsid w:val="00794FAF"/>
    <w:rsid w:val="0079574F"/>
    <w:rsid w:val="00796479"/>
    <w:rsid w:val="007964BD"/>
    <w:rsid w:val="00796D2A"/>
    <w:rsid w:val="007970D4"/>
    <w:rsid w:val="00797708"/>
    <w:rsid w:val="007A03BD"/>
    <w:rsid w:val="007A14EE"/>
    <w:rsid w:val="007A1526"/>
    <w:rsid w:val="007A2476"/>
    <w:rsid w:val="007A299E"/>
    <w:rsid w:val="007A2CEB"/>
    <w:rsid w:val="007A2F92"/>
    <w:rsid w:val="007A38EB"/>
    <w:rsid w:val="007A55A4"/>
    <w:rsid w:val="007A57E7"/>
    <w:rsid w:val="007A5908"/>
    <w:rsid w:val="007A7FD7"/>
    <w:rsid w:val="007B0D49"/>
    <w:rsid w:val="007B0FEF"/>
    <w:rsid w:val="007B11E6"/>
    <w:rsid w:val="007B18B4"/>
    <w:rsid w:val="007B18D9"/>
    <w:rsid w:val="007B26B1"/>
    <w:rsid w:val="007B2B2C"/>
    <w:rsid w:val="007B2F2E"/>
    <w:rsid w:val="007B3AC3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6E28"/>
    <w:rsid w:val="007D78A8"/>
    <w:rsid w:val="007E0096"/>
    <w:rsid w:val="007E15FD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457"/>
    <w:rsid w:val="007F45AA"/>
    <w:rsid w:val="007F4D0E"/>
    <w:rsid w:val="007F7354"/>
    <w:rsid w:val="00800148"/>
    <w:rsid w:val="00800B9C"/>
    <w:rsid w:val="00800BD7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864"/>
    <w:rsid w:val="00813365"/>
    <w:rsid w:val="00813C4D"/>
    <w:rsid w:val="00813C7F"/>
    <w:rsid w:val="008148C8"/>
    <w:rsid w:val="008161F6"/>
    <w:rsid w:val="0081707A"/>
    <w:rsid w:val="008215E4"/>
    <w:rsid w:val="00821BE1"/>
    <w:rsid w:val="00822AB7"/>
    <w:rsid w:val="008235BD"/>
    <w:rsid w:val="00823ED2"/>
    <w:rsid w:val="008243F1"/>
    <w:rsid w:val="008249B8"/>
    <w:rsid w:val="008303E8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41930"/>
    <w:rsid w:val="00842CB9"/>
    <w:rsid w:val="00843169"/>
    <w:rsid w:val="0084350E"/>
    <w:rsid w:val="00843A6E"/>
    <w:rsid w:val="008447A1"/>
    <w:rsid w:val="008450FD"/>
    <w:rsid w:val="00845116"/>
    <w:rsid w:val="00845249"/>
    <w:rsid w:val="008468D5"/>
    <w:rsid w:val="0084728A"/>
    <w:rsid w:val="008474C6"/>
    <w:rsid w:val="00847678"/>
    <w:rsid w:val="00847714"/>
    <w:rsid w:val="00847BEA"/>
    <w:rsid w:val="00850217"/>
    <w:rsid w:val="00850A43"/>
    <w:rsid w:val="00851424"/>
    <w:rsid w:val="008519A6"/>
    <w:rsid w:val="00853C0B"/>
    <w:rsid w:val="00854C45"/>
    <w:rsid w:val="008552CE"/>
    <w:rsid w:val="0085543E"/>
    <w:rsid w:val="008556DF"/>
    <w:rsid w:val="00855A6C"/>
    <w:rsid w:val="00856F59"/>
    <w:rsid w:val="008575E5"/>
    <w:rsid w:val="00860E4F"/>
    <w:rsid w:val="00860EDB"/>
    <w:rsid w:val="008627CC"/>
    <w:rsid w:val="00862D24"/>
    <w:rsid w:val="00863065"/>
    <w:rsid w:val="00863D2B"/>
    <w:rsid w:val="00863E5F"/>
    <w:rsid w:val="00863F8E"/>
    <w:rsid w:val="008640E7"/>
    <w:rsid w:val="00864516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3C85"/>
    <w:rsid w:val="008745EA"/>
    <w:rsid w:val="00874C84"/>
    <w:rsid w:val="00875692"/>
    <w:rsid w:val="00875C49"/>
    <w:rsid w:val="00876601"/>
    <w:rsid w:val="00877C94"/>
    <w:rsid w:val="00880448"/>
    <w:rsid w:val="00880AAD"/>
    <w:rsid w:val="00881C7A"/>
    <w:rsid w:val="00882EEC"/>
    <w:rsid w:val="0088350D"/>
    <w:rsid w:val="00883A6D"/>
    <w:rsid w:val="00883AA5"/>
    <w:rsid w:val="00883B88"/>
    <w:rsid w:val="008845EF"/>
    <w:rsid w:val="00884FF0"/>
    <w:rsid w:val="00885B9D"/>
    <w:rsid w:val="00886246"/>
    <w:rsid w:val="00891094"/>
    <w:rsid w:val="00892803"/>
    <w:rsid w:val="0089337F"/>
    <w:rsid w:val="00893601"/>
    <w:rsid w:val="00893A7E"/>
    <w:rsid w:val="00893E46"/>
    <w:rsid w:val="00894918"/>
    <w:rsid w:val="00895415"/>
    <w:rsid w:val="008955DA"/>
    <w:rsid w:val="00895BF4"/>
    <w:rsid w:val="008A064D"/>
    <w:rsid w:val="008A0706"/>
    <w:rsid w:val="008A1A41"/>
    <w:rsid w:val="008A5382"/>
    <w:rsid w:val="008A5816"/>
    <w:rsid w:val="008B0487"/>
    <w:rsid w:val="008B04B7"/>
    <w:rsid w:val="008B1003"/>
    <w:rsid w:val="008B278C"/>
    <w:rsid w:val="008B4569"/>
    <w:rsid w:val="008B5131"/>
    <w:rsid w:val="008B5579"/>
    <w:rsid w:val="008B6355"/>
    <w:rsid w:val="008B6FA7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1C15"/>
    <w:rsid w:val="008D270E"/>
    <w:rsid w:val="008D290D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201"/>
    <w:rsid w:val="008F5571"/>
    <w:rsid w:val="008F56D0"/>
    <w:rsid w:val="008F6C9E"/>
    <w:rsid w:val="00901039"/>
    <w:rsid w:val="00901B51"/>
    <w:rsid w:val="009036B1"/>
    <w:rsid w:val="00903771"/>
    <w:rsid w:val="00903A8E"/>
    <w:rsid w:val="00903BF0"/>
    <w:rsid w:val="00903D2A"/>
    <w:rsid w:val="00904080"/>
    <w:rsid w:val="00904509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307F"/>
    <w:rsid w:val="00925160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57C8"/>
    <w:rsid w:val="00936012"/>
    <w:rsid w:val="00940A8B"/>
    <w:rsid w:val="00941259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5662"/>
    <w:rsid w:val="00946002"/>
    <w:rsid w:val="00946B25"/>
    <w:rsid w:val="00946EA2"/>
    <w:rsid w:val="0094702D"/>
    <w:rsid w:val="00947868"/>
    <w:rsid w:val="00947941"/>
    <w:rsid w:val="009479FA"/>
    <w:rsid w:val="0095249B"/>
    <w:rsid w:val="009544A7"/>
    <w:rsid w:val="00954EC1"/>
    <w:rsid w:val="009555B8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0D6D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54F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3A0A"/>
    <w:rsid w:val="009B507E"/>
    <w:rsid w:val="009B55BA"/>
    <w:rsid w:val="009B6049"/>
    <w:rsid w:val="009B6295"/>
    <w:rsid w:val="009B6485"/>
    <w:rsid w:val="009B734B"/>
    <w:rsid w:val="009B77BE"/>
    <w:rsid w:val="009C1723"/>
    <w:rsid w:val="009C2C2A"/>
    <w:rsid w:val="009C3BC3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562B"/>
    <w:rsid w:val="009D6032"/>
    <w:rsid w:val="009D60A4"/>
    <w:rsid w:val="009D6735"/>
    <w:rsid w:val="009D69AD"/>
    <w:rsid w:val="009E1BA7"/>
    <w:rsid w:val="009E2526"/>
    <w:rsid w:val="009E26AB"/>
    <w:rsid w:val="009E2BD6"/>
    <w:rsid w:val="009E365A"/>
    <w:rsid w:val="009E4076"/>
    <w:rsid w:val="009E44DB"/>
    <w:rsid w:val="009E4A78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4EFA"/>
    <w:rsid w:val="009F676A"/>
    <w:rsid w:val="009F6B51"/>
    <w:rsid w:val="009F6E3C"/>
    <w:rsid w:val="00A01001"/>
    <w:rsid w:val="00A023D1"/>
    <w:rsid w:val="00A0632E"/>
    <w:rsid w:val="00A07939"/>
    <w:rsid w:val="00A1002D"/>
    <w:rsid w:val="00A11621"/>
    <w:rsid w:val="00A11703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147"/>
    <w:rsid w:val="00A31EB3"/>
    <w:rsid w:val="00A32BC5"/>
    <w:rsid w:val="00A341AE"/>
    <w:rsid w:val="00A3444E"/>
    <w:rsid w:val="00A34BC2"/>
    <w:rsid w:val="00A34E1B"/>
    <w:rsid w:val="00A3668B"/>
    <w:rsid w:val="00A3737E"/>
    <w:rsid w:val="00A37494"/>
    <w:rsid w:val="00A37A6D"/>
    <w:rsid w:val="00A40EF9"/>
    <w:rsid w:val="00A41E10"/>
    <w:rsid w:val="00A41EAC"/>
    <w:rsid w:val="00A422A2"/>
    <w:rsid w:val="00A42643"/>
    <w:rsid w:val="00A42EFE"/>
    <w:rsid w:val="00A44440"/>
    <w:rsid w:val="00A44A0A"/>
    <w:rsid w:val="00A44A4E"/>
    <w:rsid w:val="00A45356"/>
    <w:rsid w:val="00A46670"/>
    <w:rsid w:val="00A46A53"/>
    <w:rsid w:val="00A46C46"/>
    <w:rsid w:val="00A47640"/>
    <w:rsid w:val="00A50577"/>
    <w:rsid w:val="00A508BE"/>
    <w:rsid w:val="00A514C0"/>
    <w:rsid w:val="00A51D6F"/>
    <w:rsid w:val="00A5232A"/>
    <w:rsid w:val="00A52372"/>
    <w:rsid w:val="00A52655"/>
    <w:rsid w:val="00A52F6A"/>
    <w:rsid w:val="00A54AFE"/>
    <w:rsid w:val="00A54BB8"/>
    <w:rsid w:val="00A559FC"/>
    <w:rsid w:val="00A55D97"/>
    <w:rsid w:val="00A5623B"/>
    <w:rsid w:val="00A57084"/>
    <w:rsid w:val="00A607CC"/>
    <w:rsid w:val="00A60B28"/>
    <w:rsid w:val="00A61A8E"/>
    <w:rsid w:val="00A62F60"/>
    <w:rsid w:val="00A63F29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D22"/>
    <w:rsid w:val="00A77F20"/>
    <w:rsid w:val="00A80F55"/>
    <w:rsid w:val="00A81866"/>
    <w:rsid w:val="00A81B2B"/>
    <w:rsid w:val="00A81C90"/>
    <w:rsid w:val="00A860E8"/>
    <w:rsid w:val="00A86C05"/>
    <w:rsid w:val="00A87C8D"/>
    <w:rsid w:val="00A87F81"/>
    <w:rsid w:val="00A902A0"/>
    <w:rsid w:val="00A9094C"/>
    <w:rsid w:val="00A91149"/>
    <w:rsid w:val="00A91B9B"/>
    <w:rsid w:val="00A92BF4"/>
    <w:rsid w:val="00A93C64"/>
    <w:rsid w:val="00A94443"/>
    <w:rsid w:val="00A94C6B"/>
    <w:rsid w:val="00A94E39"/>
    <w:rsid w:val="00A953AC"/>
    <w:rsid w:val="00A95A47"/>
    <w:rsid w:val="00A95D20"/>
    <w:rsid w:val="00A977F3"/>
    <w:rsid w:val="00A97DD6"/>
    <w:rsid w:val="00A97FD2"/>
    <w:rsid w:val="00AA2AB7"/>
    <w:rsid w:val="00AA3AB6"/>
    <w:rsid w:val="00AA3DE4"/>
    <w:rsid w:val="00AA408C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43D7"/>
    <w:rsid w:val="00AC594D"/>
    <w:rsid w:val="00AC68DC"/>
    <w:rsid w:val="00AC7C22"/>
    <w:rsid w:val="00AD12C8"/>
    <w:rsid w:val="00AD1F14"/>
    <w:rsid w:val="00AD2858"/>
    <w:rsid w:val="00AD2B80"/>
    <w:rsid w:val="00AD4ADA"/>
    <w:rsid w:val="00AD4E92"/>
    <w:rsid w:val="00AD4F86"/>
    <w:rsid w:val="00AD6259"/>
    <w:rsid w:val="00AD6B05"/>
    <w:rsid w:val="00AD7515"/>
    <w:rsid w:val="00AD7523"/>
    <w:rsid w:val="00AD75B9"/>
    <w:rsid w:val="00AE0372"/>
    <w:rsid w:val="00AE07BB"/>
    <w:rsid w:val="00AE120D"/>
    <w:rsid w:val="00AE3ADA"/>
    <w:rsid w:val="00AE439E"/>
    <w:rsid w:val="00AE55D9"/>
    <w:rsid w:val="00AE5A6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AF73B0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22F9"/>
    <w:rsid w:val="00B14552"/>
    <w:rsid w:val="00B14877"/>
    <w:rsid w:val="00B15B64"/>
    <w:rsid w:val="00B15D8F"/>
    <w:rsid w:val="00B16099"/>
    <w:rsid w:val="00B17DFB"/>
    <w:rsid w:val="00B20D19"/>
    <w:rsid w:val="00B21B7D"/>
    <w:rsid w:val="00B233DB"/>
    <w:rsid w:val="00B250CE"/>
    <w:rsid w:val="00B25166"/>
    <w:rsid w:val="00B26A0B"/>
    <w:rsid w:val="00B26D2C"/>
    <w:rsid w:val="00B300CD"/>
    <w:rsid w:val="00B30665"/>
    <w:rsid w:val="00B3082F"/>
    <w:rsid w:val="00B309EA"/>
    <w:rsid w:val="00B318B1"/>
    <w:rsid w:val="00B31FF6"/>
    <w:rsid w:val="00B330D8"/>
    <w:rsid w:val="00B337FE"/>
    <w:rsid w:val="00B34D53"/>
    <w:rsid w:val="00B35B32"/>
    <w:rsid w:val="00B360A0"/>
    <w:rsid w:val="00B36553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5B0"/>
    <w:rsid w:val="00B54618"/>
    <w:rsid w:val="00B54E92"/>
    <w:rsid w:val="00B55162"/>
    <w:rsid w:val="00B55E96"/>
    <w:rsid w:val="00B56006"/>
    <w:rsid w:val="00B56037"/>
    <w:rsid w:val="00B601CA"/>
    <w:rsid w:val="00B6129A"/>
    <w:rsid w:val="00B6131D"/>
    <w:rsid w:val="00B6171A"/>
    <w:rsid w:val="00B64687"/>
    <w:rsid w:val="00B64EEE"/>
    <w:rsid w:val="00B65991"/>
    <w:rsid w:val="00B6697E"/>
    <w:rsid w:val="00B6709B"/>
    <w:rsid w:val="00B67BC4"/>
    <w:rsid w:val="00B67ED1"/>
    <w:rsid w:val="00B704CC"/>
    <w:rsid w:val="00B70C47"/>
    <w:rsid w:val="00B71401"/>
    <w:rsid w:val="00B720D2"/>
    <w:rsid w:val="00B72235"/>
    <w:rsid w:val="00B72DED"/>
    <w:rsid w:val="00B72E99"/>
    <w:rsid w:val="00B741FF"/>
    <w:rsid w:val="00B74645"/>
    <w:rsid w:val="00B74E31"/>
    <w:rsid w:val="00B776F7"/>
    <w:rsid w:val="00B77B98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1306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4C36"/>
    <w:rsid w:val="00BA4CE6"/>
    <w:rsid w:val="00BA5F8B"/>
    <w:rsid w:val="00BA674C"/>
    <w:rsid w:val="00BA6BF4"/>
    <w:rsid w:val="00BA710E"/>
    <w:rsid w:val="00BA7BD1"/>
    <w:rsid w:val="00BB0AC3"/>
    <w:rsid w:val="00BB13AC"/>
    <w:rsid w:val="00BB15F0"/>
    <w:rsid w:val="00BB1CA0"/>
    <w:rsid w:val="00BB23E7"/>
    <w:rsid w:val="00BB2E23"/>
    <w:rsid w:val="00BB2FB6"/>
    <w:rsid w:val="00BB3D19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5EF5"/>
    <w:rsid w:val="00BC607B"/>
    <w:rsid w:val="00BC792A"/>
    <w:rsid w:val="00BD066C"/>
    <w:rsid w:val="00BD2D7E"/>
    <w:rsid w:val="00BD31AC"/>
    <w:rsid w:val="00BD322E"/>
    <w:rsid w:val="00BD4CD4"/>
    <w:rsid w:val="00BD5EF2"/>
    <w:rsid w:val="00BD6145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30FB"/>
    <w:rsid w:val="00BE349D"/>
    <w:rsid w:val="00BE3883"/>
    <w:rsid w:val="00BE3ADE"/>
    <w:rsid w:val="00BE701A"/>
    <w:rsid w:val="00BE7D3C"/>
    <w:rsid w:val="00BF0ECE"/>
    <w:rsid w:val="00BF1D9C"/>
    <w:rsid w:val="00BF21A4"/>
    <w:rsid w:val="00BF25C4"/>
    <w:rsid w:val="00BF2E91"/>
    <w:rsid w:val="00BF311C"/>
    <w:rsid w:val="00BF318D"/>
    <w:rsid w:val="00BF34AF"/>
    <w:rsid w:val="00BF4868"/>
    <w:rsid w:val="00BF4DE9"/>
    <w:rsid w:val="00BF525D"/>
    <w:rsid w:val="00BF5E24"/>
    <w:rsid w:val="00BF67BE"/>
    <w:rsid w:val="00BF784A"/>
    <w:rsid w:val="00BF7A1F"/>
    <w:rsid w:val="00BF7EB2"/>
    <w:rsid w:val="00C00732"/>
    <w:rsid w:val="00C0211E"/>
    <w:rsid w:val="00C029D7"/>
    <w:rsid w:val="00C02A5C"/>
    <w:rsid w:val="00C02B59"/>
    <w:rsid w:val="00C03308"/>
    <w:rsid w:val="00C050A6"/>
    <w:rsid w:val="00C07666"/>
    <w:rsid w:val="00C07B2C"/>
    <w:rsid w:val="00C10216"/>
    <w:rsid w:val="00C10302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0CB7"/>
    <w:rsid w:val="00C21D5A"/>
    <w:rsid w:val="00C22BE3"/>
    <w:rsid w:val="00C24DFE"/>
    <w:rsid w:val="00C2559C"/>
    <w:rsid w:val="00C269D3"/>
    <w:rsid w:val="00C26D1B"/>
    <w:rsid w:val="00C30470"/>
    <w:rsid w:val="00C344D5"/>
    <w:rsid w:val="00C34773"/>
    <w:rsid w:val="00C36B51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015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27A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664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2BB3"/>
    <w:rsid w:val="00C82CE8"/>
    <w:rsid w:val="00C834BE"/>
    <w:rsid w:val="00C84749"/>
    <w:rsid w:val="00C848BB"/>
    <w:rsid w:val="00C8521B"/>
    <w:rsid w:val="00C85807"/>
    <w:rsid w:val="00C87E97"/>
    <w:rsid w:val="00C87EC8"/>
    <w:rsid w:val="00C91CB1"/>
    <w:rsid w:val="00C92854"/>
    <w:rsid w:val="00C93FA1"/>
    <w:rsid w:val="00C958AD"/>
    <w:rsid w:val="00C95B09"/>
    <w:rsid w:val="00C95C44"/>
    <w:rsid w:val="00C9637D"/>
    <w:rsid w:val="00C96643"/>
    <w:rsid w:val="00CA14F1"/>
    <w:rsid w:val="00CA2060"/>
    <w:rsid w:val="00CA2674"/>
    <w:rsid w:val="00CA2750"/>
    <w:rsid w:val="00CA2BB5"/>
    <w:rsid w:val="00CA2D41"/>
    <w:rsid w:val="00CA2EDB"/>
    <w:rsid w:val="00CA5534"/>
    <w:rsid w:val="00CA5A7C"/>
    <w:rsid w:val="00CA6534"/>
    <w:rsid w:val="00CA6741"/>
    <w:rsid w:val="00CA76FC"/>
    <w:rsid w:val="00CB0542"/>
    <w:rsid w:val="00CB06EA"/>
    <w:rsid w:val="00CB0F89"/>
    <w:rsid w:val="00CB1B69"/>
    <w:rsid w:val="00CB21FD"/>
    <w:rsid w:val="00CB267F"/>
    <w:rsid w:val="00CB274C"/>
    <w:rsid w:val="00CB62D7"/>
    <w:rsid w:val="00CB6A3E"/>
    <w:rsid w:val="00CB743B"/>
    <w:rsid w:val="00CC0BFE"/>
    <w:rsid w:val="00CC0EE1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99"/>
    <w:rsid w:val="00CD01A0"/>
    <w:rsid w:val="00CD1D14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1A3D"/>
    <w:rsid w:val="00CF2781"/>
    <w:rsid w:val="00CF2D68"/>
    <w:rsid w:val="00CF2F84"/>
    <w:rsid w:val="00CF42D3"/>
    <w:rsid w:val="00CF4624"/>
    <w:rsid w:val="00CF4827"/>
    <w:rsid w:val="00CF5991"/>
    <w:rsid w:val="00CF5B53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139"/>
    <w:rsid w:val="00D11640"/>
    <w:rsid w:val="00D11AD9"/>
    <w:rsid w:val="00D1278C"/>
    <w:rsid w:val="00D12AFD"/>
    <w:rsid w:val="00D13280"/>
    <w:rsid w:val="00D1426D"/>
    <w:rsid w:val="00D149DB"/>
    <w:rsid w:val="00D1578E"/>
    <w:rsid w:val="00D17B59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1BF6"/>
    <w:rsid w:val="00D31E88"/>
    <w:rsid w:val="00D3297B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0388"/>
    <w:rsid w:val="00D40408"/>
    <w:rsid w:val="00D41495"/>
    <w:rsid w:val="00D417AD"/>
    <w:rsid w:val="00D41D98"/>
    <w:rsid w:val="00D41F7D"/>
    <w:rsid w:val="00D4205C"/>
    <w:rsid w:val="00D420EE"/>
    <w:rsid w:val="00D42746"/>
    <w:rsid w:val="00D42838"/>
    <w:rsid w:val="00D42DEE"/>
    <w:rsid w:val="00D42F4F"/>
    <w:rsid w:val="00D509FB"/>
    <w:rsid w:val="00D51F6E"/>
    <w:rsid w:val="00D529CB"/>
    <w:rsid w:val="00D53796"/>
    <w:rsid w:val="00D544C6"/>
    <w:rsid w:val="00D55C17"/>
    <w:rsid w:val="00D5636A"/>
    <w:rsid w:val="00D579F5"/>
    <w:rsid w:val="00D57EF6"/>
    <w:rsid w:val="00D60061"/>
    <w:rsid w:val="00D601D9"/>
    <w:rsid w:val="00D603FB"/>
    <w:rsid w:val="00D609A7"/>
    <w:rsid w:val="00D60D3C"/>
    <w:rsid w:val="00D61A37"/>
    <w:rsid w:val="00D63A43"/>
    <w:rsid w:val="00D63DBD"/>
    <w:rsid w:val="00D63FCD"/>
    <w:rsid w:val="00D66CB9"/>
    <w:rsid w:val="00D66FBE"/>
    <w:rsid w:val="00D67620"/>
    <w:rsid w:val="00D705EC"/>
    <w:rsid w:val="00D71F87"/>
    <w:rsid w:val="00D729D4"/>
    <w:rsid w:val="00D738C3"/>
    <w:rsid w:val="00D73B83"/>
    <w:rsid w:val="00D73EEA"/>
    <w:rsid w:val="00D742C3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9164D"/>
    <w:rsid w:val="00D91D0D"/>
    <w:rsid w:val="00D9229F"/>
    <w:rsid w:val="00D937C4"/>
    <w:rsid w:val="00D94E55"/>
    <w:rsid w:val="00D9693C"/>
    <w:rsid w:val="00D97AF6"/>
    <w:rsid w:val="00DA0A07"/>
    <w:rsid w:val="00DA0F22"/>
    <w:rsid w:val="00DA1BB8"/>
    <w:rsid w:val="00DA2A4F"/>
    <w:rsid w:val="00DA2DAD"/>
    <w:rsid w:val="00DA357E"/>
    <w:rsid w:val="00DA36D5"/>
    <w:rsid w:val="00DA43AC"/>
    <w:rsid w:val="00DA5345"/>
    <w:rsid w:val="00DA591D"/>
    <w:rsid w:val="00DA5DB0"/>
    <w:rsid w:val="00DA6BBD"/>
    <w:rsid w:val="00DA7DC9"/>
    <w:rsid w:val="00DB033A"/>
    <w:rsid w:val="00DB0664"/>
    <w:rsid w:val="00DB0758"/>
    <w:rsid w:val="00DB11D0"/>
    <w:rsid w:val="00DB18A3"/>
    <w:rsid w:val="00DB30C4"/>
    <w:rsid w:val="00DB333B"/>
    <w:rsid w:val="00DB3E99"/>
    <w:rsid w:val="00DB48BF"/>
    <w:rsid w:val="00DB4FAE"/>
    <w:rsid w:val="00DB5291"/>
    <w:rsid w:val="00DB5975"/>
    <w:rsid w:val="00DB6B9B"/>
    <w:rsid w:val="00DB701F"/>
    <w:rsid w:val="00DB7D65"/>
    <w:rsid w:val="00DC0CCC"/>
    <w:rsid w:val="00DC1AC8"/>
    <w:rsid w:val="00DC23F2"/>
    <w:rsid w:val="00DC30CD"/>
    <w:rsid w:val="00DC4517"/>
    <w:rsid w:val="00DC4785"/>
    <w:rsid w:val="00DC5CC0"/>
    <w:rsid w:val="00DC5F0E"/>
    <w:rsid w:val="00DC644A"/>
    <w:rsid w:val="00DC73A2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722"/>
    <w:rsid w:val="00DE3CB4"/>
    <w:rsid w:val="00DE4182"/>
    <w:rsid w:val="00DE4203"/>
    <w:rsid w:val="00DE593F"/>
    <w:rsid w:val="00DE5CE7"/>
    <w:rsid w:val="00DE5D8C"/>
    <w:rsid w:val="00DF14BF"/>
    <w:rsid w:val="00DF4684"/>
    <w:rsid w:val="00DF54A7"/>
    <w:rsid w:val="00DF558C"/>
    <w:rsid w:val="00DF5844"/>
    <w:rsid w:val="00E0101F"/>
    <w:rsid w:val="00E02C40"/>
    <w:rsid w:val="00E03168"/>
    <w:rsid w:val="00E0339E"/>
    <w:rsid w:val="00E0362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97F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694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600"/>
    <w:rsid w:val="00E64816"/>
    <w:rsid w:val="00E65920"/>
    <w:rsid w:val="00E65EF7"/>
    <w:rsid w:val="00E65FBB"/>
    <w:rsid w:val="00E70EF5"/>
    <w:rsid w:val="00E713C6"/>
    <w:rsid w:val="00E716D5"/>
    <w:rsid w:val="00E71E56"/>
    <w:rsid w:val="00E73832"/>
    <w:rsid w:val="00E73AC1"/>
    <w:rsid w:val="00E7461F"/>
    <w:rsid w:val="00E75A4A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4889"/>
    <w:rsid w:val="00E95AC2"/>
    <w:rsid w:val="00E95B5F"/>
    <w:rsid w:val="00E962C1"/>
    <w:rsid w:val="00E97D4B"/>
    <w:rsid w:val="00EA02B5"/>
    <w:rsid w:val="00EA10CC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B7C75"/>
    <w:rsid w:val="00EC0B02"/>
    <w:rsid w:val="00EC0C27"/>
    <w:rsid w:val="00EC127B"/>
    <w:rsid w:val="00EC1AA7"/>
    <w:rsid w:val="00EC1D5A"/>
    <w:rsid w:val="00EC28BB"/>
    <w:rsid w:val="00EC2AD1"/>
    <w:rsid w:val="00EC2D22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3EFD"/>
    <w:rsid w:val="00ED4D80"/>
    <w:rsid w:val="00ED53E0"/>
    <w:rsid w:val="00ED613C"/>
    <w:rsid w:val="00ED7090"/>
    <w:rsid w:val="00ED7812"/>
    <w:rsid w:val="00ED7EE7"/>
    <w:rsid w:val="00EE00BA"/>
    <w:rsid w:val="00EE0846"/>
    <w:rsid w:val="00EE08F7"/>
    <w:rsid w:val="00EE0DB8"/>
    <w:rsid w:val="00EE0E1C"/>
    <w:rsid w:val="00EE26DE"/>
    <w:rsid w:val="00EE351D"/>
    <w:rsid w:val="00EE42DC"/>
    <w:rsid w:val="00EE582B"/>
    <w:rsid w:val="00EE5B59"/>
    <w:rsid w:val="00EE5F80"/>
    <w:rsid w:val="00EE6CAC"/>
    <w:rsid w:val="00EE74DF"/>
    <w:rsid w:val="00EF145A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196"/>
    <w:rsid w:val="00F114DC"/>
    <w:rsid w:val="00F115C8"/>
    <w:rsid w:val="00F11995"/>
    <w:rsid w:val="00F11E14"/>
    <w:rsid w:val="00F11FA1"/>
    <w:rsid w:val="00F12157"/>
    <w:rsid w:val="00F127C9"/>
    <w:rsid w:val="00F12E25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8C3"/>
    <w:rsid w:val="00F21A07"/>
    <w:rsid w:val="00F227FB"/>
    <w:rsid w:val="00F2413B"/>
    <w:rsid w:val="00F24763"/>
    <w:rsid w:val="00F24B31"/>
    <w:rsid w:val="00F26F40"/>
    <w:rsid w:val="00F27096"/>
    <w:rsid w:val="00F27361"/>
    <w:rsid w:val="00F30763"/>
    <w:rsid w:val="00F30B56"/>
    <w:rsid w:val="00F30DE3"/>
    <w:rsid w:val="00F32B46"/>
    <w:rsid w:val="00F33CC8"/>
    <w:rsid w:val="00F33E7C"/>
    <w:rsid w:val="00F33F6A"/>
    <w:rsid w:val="00F340FD"/>
    <w:rsid w:val="00F344A2"/>
    <w:rsid w:val="00F34D3F"/>
    <w:rsid w:val="00F357C4"/>
    <w:rsid w:val="00F357CE"/>
    <w:rsid w:val="00F3646B"/>
    <w:rsid w:val="00F3767F"/>
    <w:rsid w:val="00F37FB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5EF8"/>
    <w:rsid w:val="00F564CC"/>
    <w:rsid w:val="00F565FC"/>
    <w:rsid w:val="00F6031F"/>
    <w:rsid w:val="00F62C03"/>
    <w:rsid w:val="00F62F9E"/>
    <w:rsid w:val="00F63955"/>
    <w:rsid w:val="00F64278"/>
    <w:rsid w:val="00F648DE"/>
    <w:rsid w:val="00F65EB3"/>
    <w:rsid w:val="00F66025"/>
    <w:rsid w:val="00F66313"/>
    <w:rsid w:val="00F678EE"/>
    <w:rsid w:val="00F67F48"/>
    <w:rsid w:val="00F71EA1"/>
    <w:rsid w:val="00F74A60"/>
    <w:rsid w:val="00F75062"/>
    <w:rsid w:val="00F75FBE"/>
    <w:rsid w:val="00F77FF2"/>
    <w:rsid w:val="00F80D60"/>
    <w:rsid w:val="00F80F57"/>
    <w:rsid w:val="00F83908"/>
    <w:rsid w:val="00F839C9"/>
    <w:rsid w:val="00F83C53"/>
    <w:rsid w:val="00F84060"/>
    <w:rsid w:val="00F8505C"/>
    <w:rsid w:val="00F872EC"/>
    <w:rsid w:val="00F914BE"/>
    <w:rsid w:val="00F92AFA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3400"/>
    <w:rsid w:val="00FA424B"/>
    <w:rsid w:val="00FA4BEF"/>
    <w:rsid w:val="00FA7861"/>
    <w:rsid w:val="00FA7CF1"/>
    <w:rsid w:val="00FB036C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418"/>
    <w:rsid w:val="00FC3630"/>
    <w:rsid w:val="00FC3DCF"/>
    <w:rsid w:val="00FC4213"/>
    <w:rsid w:val="00FC47FD"/>
    <w:rsid w:val="00FC54FF"/>
    <w:rsid w:val="00FD1B72"/>
    <w:rsid w:val="00FD3603"/>
    <w:rsid w:val="00FD3981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4DD2"/>
    <w:rsid w:val="00FE575B"/>
    <w:rsid w:val="00FE71E2"/>
    <w:rsid w:val="00FE7914"/>
    <w:rsid w:val="00FF1004"/>
    <w:rsid w:val="00FF2F39"/>
    <w:rsid w:val="00FF30D9"/>
    <w:rsid w:val="00FF41FB"/>
    <w:rsid w:val="00FF4ADA"/>
    <w:rsid w:val="00FF60E1"/>
    <w:rsid w:val="00FF6206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DA034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C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5636A"/>
    <w:rPr>
      <w:rFonts w:ascii="Times New Roman" w:hAnsi="Times New Roman"/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5636A"/>
    <w:rPr>
      <w:rFonts w:ascii="Times New Roman" w:hAnsi="Times New Roman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evision">
    <w:name w:val="Revision"/>
    <w:hidden/>
    <w:uiPriority w:val="71"/>
    <w:semiHidden/>
    <w:rsid w:val="007B3AC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A1418"/>
    <w:rPr>
      <w:rFonts w:ascii="Arial" w:hAnsi="Arial"/>
      <w:b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C8521B"/>
    <w:rPr>
      <w:rFonts w:ascii="Arial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C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5636A"/>
    <w:rPr>
      <w:rFonts w:ascii="Times New Roman" w:hAnsi="Times New Roman"/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5636A"/>
    <w:rPr>
      <w:rFonts w:ascii="Times New Roman" w:hAnsi="Times New Roman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evision">
    <w:name w:val="Revision"/>
    <w:hidden/>
    <w:uiPriority w:val="71"/>
    <w:semiHidden/>
    <w:rsid w:val="007B3AC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A1418"/>
    <w:rPr>
      <w:rFonts w:ascii="Arial" w:hAnsi="Arial"/>
      <w:b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C8521B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A617A-B7EA-4C41-9DF2-65717792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105</Words>
  <Characters>533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Kundan Tiwari</cp:lastModifiedBy>
  <cp:revision>5</cp:revision>
  <cp:lastPrinted>2006-02-09T17:55:00Z</cp:lastPrinted>
  <dcterms:created xsi:type="dcterms:W3CDTF">2016-11-08T05:52:00Z</dcterms:created>
  <dcterms:modified xsi:type="dcterms:W3CDTF">2016-11-08T06:18:00Z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1467013250</vt:lpwstr>
  </property>
</Properties>
</file>